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B5B" w:rsidRDefault="002F5B5B" w:rsidP="002F5B5B">
      <w:pPr>
        <w:pStyle w:val="NoSpacing"/>
        <w:rPr>
          <w:color w:val="000000"/>
        </w:rPr>
      </w:pPr>
      <w:r>
        <w:rPr>
          <w:color w:val="000000"/>
          <w:u w:val="single"/>
        </w:rPr>
        <w:t>Thomas TRYVET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>fl.1406)</w:t>
      </w:r>
    </w:p>
    <w:p w:rsidR="002F5B5B" w:rsidRDefault="002F5B5B" w:rsidP="002F5B5B">
      <w:pPr>
        <w:pStyle w:val="NoSpacing"/>
        <w:rPr>
          <w:color w:val="000000"/>
        </w:rPr>
      </w:pPr>
    </w:p>
    <w:p w:rsidR="002F5B5B" w:rsidRDefault="002F5B5B" w:rsidP="002F5B5B">
      <w:pPr>
        <w:pStyle w:val="NoSpacing"/>
        <w:rPr>
          <w:color w:val="000000"/>
        </w:rPr>
      </w:pPr>
    </w:p>
    <w:p w:rsidR="002F5B5B" w:rsidRDefault="002F5B5B" w:rsidP="002F5B5B">
      <w:pPr>
        <w:pStyle w:val="NoSpacing"/>
        <w:rPr>
          <w:color w:val="000000"/>
        </w:rPr>
      </w:pPr>
      <w:r>
        <w:rPr>
          <w:color w:val="000000"/>
        </w:rPr>
        <w:t xml:space="preserve">  4 Apr.1406</w:t>
      </w:r>
      <w:r>
        <w:rPr>
          <w:color w:val="000000"/>
        </w:rPr>
        <w:tab/>
        <w:t>He was one of those who witnessed the leasing of a tenement in St. John’s</w:t>
      </w:r>
    </w:p>
    <w:p w:rsidR="002F5B5B" w:rsidRDefault="002F5B5B" w:rsidP="002F5B5B">
      <w:pPr>
        <w:pStyle w:val="NoSpacing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parish, Cambridge, to John Cole(q.v.) and his wife.</w:t>
      </w:r>
    </w:p>
    <w:p w:rsidR="002F5B5B" w:rsidRDefault="002F5B5B" w:rsidP="002F5B5B">
      <w:pPr>
        <w:pStyle w:val="NoSpacing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662E32">
          <w:rPr>
            <w:rStyle w:val="Hyperlink"/>
          </w:rPr>
          <w:t>http://janus.lib.cam.ac.uk</w:t>
        </w:r>
      </w:hyperlink>
      <w:r>
        <w:rPr>
          <w:color w:val="000000"/>
        </w:rPr>
        <w:t xml:space="preserve">   </w:t>
      </w:r>
      <w:proofErr w:type="gramStart"/>
      <w:r>
        <w:rPr>
          <w:color w:val="000000"/>
        </w:rPr>
        <w:t>ref.CCC</w:t>
      </w:r>
      <w:proofErr w:type="gramEnd"/>
      <w:r>
        <w:rPr>
          <w:color w:val="000000"/>
        </w:rPr>
        <w:t>09/16 C/97)</w:t>
      </w:r>
    </w:p>
    <w:p w:rsidR="002F5B5B" w:rsidRDefault="002F5B5B" w:rsidP="002F5B5B">
      <w:pPr>
        <w:pStyle w:val="NoSpacing"/>
        <w:rPr>
          <w:color w:val="000000"/>
        </w:rPr>
      </w:pPr>
    </w:p>
    <w:p w:rsidR="002F5B5B" w:rsidRDefault="002F5B5B" w:rsidP="002F5B5B">
      <w:pPr>
        <w:pStyle w:val="NoSpacing"/>
        <w:rPr>
          <w:color w:val="000000"/>
        </w:rPr>
      </w:pPr>
    </w:p>
    <w:p w:rsidR="002F5B5B" w:rsidRDefault="002F5B5B" w:rsidP="002F5B5B">
      <w:pPr>
        <w:pStyle w:val="NoSpacing"/>
        <w:rPr>
          <w:color w:val="000000"/>
        </w:rPr>
      </w:pPr>
      <w:r>
        <w:rPr>
          <w:color w:val="000000"/>
        </w:rPr>
        <w:t>2 November 2017</w:t>
      </w:r>
    </w:p>
    <w:p w:rsidR="006B2F86" w:rsidRPr="00E71FC3" w:rsidRDefault="002F5B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B5B" w:rsidRDefault="002F5B5B" w:rsidP="00E71FC3">
      <w:pPr>
        <w:spacing w:after="0" w:line="240" w:lineRule="auto"/>
      </w:pPr>
      <w:r>
        <w:separator/>
      </w:r>
    </w:p>
  </w:endnote>
  <w:endnote w:type="continuationSeparator" w:id="0">
    <w:p w:rsidR="002F5B5B" w:rsidRDefault="002F5B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B5B" w:rsidRDefault="002F5B5B" w:rsidP="00E71FC3">
      <w:pPr>
        <w:spacing w:after="0" w:line="240" w:lineRule="auto"/>
      </w:pPr>
      <w:r>
        <w:separator/>
      </w:r>
    </w:p>
  </w:footnote>
  <w:footnote w:type="continuationSeparator" w:id="0">
    <w:p w:rsidR="002F5B5B" w:rsidRDefault="002F5B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5B"/>
    <w:rsid w:val="001A7C09"/>
    <w:rsid w:val="002F5B5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4F5B40-0DEC-459E-A347-A14A6EEE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F5B5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anus.lib.ca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2017-11-04T22:28:00Z</dcterms:created>
  <dcterms:modified xsi:type="dcterms:W3CDTF">2017-11-04T22:30:00Z</dcterms:modified>
</cp:coreProperties>
</file>